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0A6787" w14:textId="77777777" w:rsidR="00E300CC" w:rsidRDefault="00E300CC" w:rsidP="00E300CC">
      <w:pPr>
        <w:pStyle w:val="NoSpacing"/>
      </w:pPr>
      <w:r>
        <w:rPr>
          <w:u w:val="single"/>
        </w:rPr>
        <w:t>Thomas WITHUM</w:t>
      </w:r>
      <w:r>
        <w:t xml:space="preserve">    </w:t>
      </w:r>
      <w:proofErr w:type="gramStart"/>
      <w:r>
        <w:t xml:space="preserve">   (</w:t>
      </w:r>
      <w:proofErr w:type="gramEnd"/>
      <w:r>
        <w:t>d.ca.1480)</w:t>
      </w:r>
    </w:p>
    <w:p w14:paraId="0D3281C2" w14:textId="77777777" w:rsidR="00E300CC" w:rsidRDefault="00E300CC" w:rsidP="00E300CC">
      <w:pPr>
        <w:pStyle w:val="NoSpacing"/>
      </w:pPr>
    </w:p>
    <w:p w14:paraId="65A8AF8A" w14:textId="77777777" w:rsidR="00E300CC" w:rsidRDefault="00E300CC" w:rsidP="00E300CC">
      <w:pPr>
        <w:pStyle w:val="NoSpacing"/>
      </w:pPr>
    </w:p>
    <w:p w14:paraId="13632697" w14:textId="77777777" w:rsidR="00E300CC" w:rsidRDefault="00E300CC" w:rsidP="00E300CC">
      <w:pPr>
        <w:pStyle w:val="NoSpacing"/>
      </w:pPr>
      <w:r>
        <w:t>= Agnes(q.v.).</w:t>
      </w:r>
    </w:p>
    <w:p w14:paraId="5DCC2015" w14:textId="77777777" w:rsidR="00E300CC" w:rsidRDefault="00E300CC" w:rsidP="00E300CC">
      <w:pPr>
        <w:pStyle w:val="NoSpacing"/>
      </w:pPr>
      <w:r>
        <w:t>(“The Register of Thomas Rotherham, Archbishop of York 1480-1500</w:t>
      </w:r>
    </w:p>
    <w:p w14:paraId="7AF7AC6D" w14:textId="77777777" w:rsidR="00E300CC" w:rsidRDefault="00E300CC" w:rsidP="00E300CC">
      <w:pPr>
        <w:pStyle w:val="NoSpacing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 xml:space="preserve">, </w:t>
      </w:r>
      <w:proofErr w:type="spellStart"/>
      <w:r>
        <w:t>pub.The</w:t>
      </w:r>
      <w:proofErr w:type="spellEnd"/>
      <w:r>
        <w:t xml:space="preserve"> Canterbury and York Society, 1974, p.2)</w:t>
      </w:r>
    </w:p>
    <w:p w14:paraId="0A9ED9E5" w14:textId="77777777" w:rsidR="00E300CC" w:rsidRDefault="00E300CC" w:rsidP="00E300CC">
      <w:pPr>
        <w:pStyle w:val="NoSpacing"/>
      </w:pPr>
    </w:p>
    <w:p w14:paraId="0B19E941" w14:textId="77777777" w:rsidR="00E300CC" w:rsidRDefault="00E300CC" w:rsidP="00E300CC">
      <w:pPr>
        <w:pStyle w:val="NoSpacing"/>
      </w:pPr>
    </w:p>
    <w:p w14:paraId="7C162BE4" w14:textId="77777777" w:rsidR="00E300CC" w:rsidRDefault="00E300CC" w:rsidP="00E300CC">
      <w:pPr>
        <w:pStyle w:val="NoSpacing"/>
      </w:pPr>
      <w:r>
        <w:t>22 Nov.1480</w:t>
      </w:r>
      <w:r>
        <w:tab/>
        <w:t>He had died by this date. Agnes took the veil shortly after.   (ibid.)</w:t>
      </w:r>
    </w:p>
    <w:p w14:paraId="799EBC64" w14:textId="77777777" w:rsidR="00E300CC" w:rsidRDefault="00E300CC" w:rsidP="00E300CC">
      <w:pPr>
        <w:pStyle w:val="NoSpacing"/>
      </w:pPr>
    </w:p>
    <w:p w14:paraId="59AE3E30" w14:textId="77777777" w:rsidR="00E300CC" w:rsidRDefault="00E300CC" w:rsidP="00E300CC">
      <w:pPr>
        <w:pStyle w:val="NoSpacing"/>
      </w:pPr>
    </w:p>
    <w:p w14:paraId="0C94AD01" w14:textId="77777777" w:rsidR="00E300CC" w:rsidRDefault="00E300CC" w:rsidP="00E300CC">
      <w:pPr>
        <w:pStyle w:val="NoSpacing"/>
      </w:pPr>
      <w:r>
        <w:t>17 February 2019</w:t>
      </w:r>
    </w:p>
    <w:p w14:paraId="44D09B99" w14:textId="77777777" w:rsidR="006B2F86" w:rsidRPr="00E71FC3" w:rsidRDefault="00E300C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6A3808" w14:textId="77777777" w:rsidR="00E300CC" w:rsidRDefault="00E300CC" w:rsidP="00E71FC3">
      <w:pPr>
        <w:spacing w:after="0" w:line="240" w:lineRule="auto"/>
      </w:pPr>
      <w:r>
        <w:separator/>
      </w:r>
    </w:p>
  </w:endnote>
  <w:endnote w:type="continuationSeparator" w:id="0">
    <w:p w14:paraId="1542289C" w14:textId="77777777" w:rsidR="00E300CC" w:rsidRDefault="00E300C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A57F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EE2089" w14:textId="77777777" w:rsidR="00E300CC" w:rsidRDefault="00E300CC" w:rsidP="00E71FC3">
      <w:pPr>
        <w:spacing w:after="0" w:line="240" w:lineRule="auto"/>
      </w:pPr>
      <w:r>
        <w:separator/>
      </w:r>
    </w:p>
  </w:footnote>
  <w:footnote w:type="continuationSeparator" w:id="0">
    <w:p w14:paraId="256AFE1B" w14:textId="77777777" w:rsidR="00E300CC" w:rsidRDefault="00E300C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0CC"/>
    <w:rsid w:val="001A7C09"/>
    <w:rsid w:val="00577BD5"/>
    <w:rsid w:val="00656CBA"/>
    <w:rsid w:val="006A1F77"/>
    <w:rsid w:val="00733BE7"/>
    <w:rsid w:val="00AB52E8"/>
    <w:rsid w:val="00B16D3F"/>
    <w:rsid w:val="00BB41AC"/>
    <w:rsid w:val="00E300C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0BFD28"/>
  <w15:chartTrackingRefBased/>
  <w15:docId w15:val="{BC4511C0-6F57-4F09-8D59-E2683FAA8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2019-02-22T22:28:00Z</dcterms:created>
  <dcterms:modified xsi:type="dcterms:W3CDTF">2019-02-22T22:29:00Z</dcterms:modified>
</cp:coreProperties>
</file>